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48D62" w14:textId="77777777" w:rsidR="00CC728D" w:rsidRDefault="00CC728D" w:rsidP="00CC728D">
      <w:pPr>
        <w:pStyle w:val="NoSpacing"/>
      </w:pPr>
      <w:r>
        <w:rPr>
          <w:u w:val="single"/>
        </w:rPr>
        <w:t>John MASON</w:t>
      </w:r>
      <w:r>
        <w:t xml:space="preserve">    </w:t>
      </w:r>
      <w:proofErr w:type="gramStart"/>
      <w:r>
        <w:t xml:space="preserve">   (</w:t>
      </w:r>
      <w:proofErr w:type="gramEnd"/>
      <w:r>
        <w:t>d.1498-1502)</w:t>
      </w:r>
    </w:p>
    <w:p w14:paraId="14109363" w14:textId="77777777" w:rsidR="00CC728D" w:rsidRDefault="00CC728D" w:rsidP="00CC728D">
      <w:pPr>
        <w:pStyle w:val="NoSpacing"/>
      </w:pPr>
      <w:r>
        <w:t>of London. Grocer.</w:t>
      </w:r>
    </w:p>
    <w:p w14:paraId="5AF30BF0" w14:textId="77777777" w:rsidR="00CC728D" w:rsidRDefault="00CC728D" w:rsidP="00CC728D">
      <w:pPr>
        <w:pStyle w:val="NoSpacing"/>
      </w:pPr>
    </w:p>
    <w:p w14:paraId="391DE143" w14:textId="77777777" w:rsidR="00CC728D" w:rsidRDefault="00CC728D" w:rsidP="00CC728D">
      <w:pPr>
        <w:pStyle w:val="NoSpacing"/>
      </w:pPr>
    </w:p>
    <w:p w14:paraId="4A579078" w14:textId="77777777" w:rsidR="00CC728D" w:rsidRDefault="00CC728D" w:rsidP="00CC728D">
      <w:pPr>
        <w:pStyle w:val="NoSpacing"/>
      </w:pPr>
      <w:r>
        <w:tab/>
        <w:t>1498</w:t>
      </w:r>
      <w:r>
        <w:tab/>
        <w:t>He made his Will in which he left a chest bound with iron to the church</w:t>
      </w:r>
    </w:p>
    <w:p w14:paraId="1C4E303A" w14:textId="77777777" w:rsidR="00CC728D" w:rsidRDefault="00CC728D" w:rsidP="00CC728D">
      <w:pPr>
        <w:pStyle w:val="NoSpacing"/>
      </w:pPr>
      <w:r>
        <w:tab/>
      </w:r>
      <w:r>
        <w:tab/>
        <w:t xml:space="preserve">of </w:t>
      </w:r>
      <w:proofErr w:type="spellStart"/>
      <w:r>
        <w:t>Plumpsted</w:t>
      </w:r>
      <w:proofErr w:type="spellEnd"/>
      <w:r>
        <w:t>, Kent.</w:t>
      </w:r>
    </w:p>
    <w:p w14:paraId="7E9CD25F" w14:textId="77777777" w:rsidR="00CC728D" w:rsidRDefault="00CC728D" w:rsidP="00CC728D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p.59)</w:t>
      </w:r>
    </w:p>
    <w:p w14:paraId="613F7448" w14:textId="77777777" w:rsidR="00CC728D" w:rsidRDefault="00CC728D" w:rsidP="00CC728D">
      <w:pPr>
        <w:pStyle w:val="NoSpacing"/>
      </w:pPr>
      <w:r>
        <w:tab/>
        <w:t>1502</w:t>
      </w:r>
      <w:r>
        <w:tab/>
        <w:t>His Will was proved.   (ibid.)</w:t>
      </w:r>
    </w:p>
    <w:p w14:paraId="5A5CCC0A" w14:textId="77777777" w:rsidR="00CC728D" w:rsidRDefault="00CC728D" w:rsidP="00CC728D">
      <w:pPr>
        <w:pStyle w:val="NoSpacing"/>
      </w:pPr>
    </w:p>
    <w:p w14:paraId="350C8C53" w14:textId="77777777" w:rsidR="00CC728D" w:rsidRDefault="00CC728D" w:rsidP="00CC728D">
      <w:pPr>
        <w:pStyle w:val="NoSpacing"/>
      </w:pPr>
    </w:p>
    <w:p w14:paraId="3D702D2F" w14:textId="77777777" w:rsidR="00CC728D" w:rsidRDefault="00CC728D" w:rsidP="00CC728D">
      <w:pPr>
        <w:pStyle w:val="NoSpacing"/>
      </w:pPr>
      <w:r>
        <w:t>27 March 2019</w:t>
      </w:r>
    </w:p>
    <w:p w14:paraId="4BD0B787" w14:textId="77777777" w:rsidR="006B2F86" w:rsidRPr="00E71FC3" w:rsidRDefault="00CC72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756BC" w14:textId="77777777" w:rsidR="00CC728D" w:rsidRDefault="00CC728D" w:rsidP="00E71FC3">
      <w:pPr>
        <w:spacing w:after="0" w:line="240" w:lineRule="auto"/>
      </w:pPr>
      <w:r>
        <w:separator/>
      </w:r>
    </w:p>
  </w:endnote>
  <w:endnote w:type="continuationSeparator" w:id="0">
    <w:p w14:paraId="58B4B4B2" w14:textId="77777777" w:rsidR="00CC728D" w:rsidRDefault="00CC72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75A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D8F96" w14:textId="77777777" w:rsidR="00CC728D" w:rsidRDefault="00CC728D" w:rsidP="00E71FC3">
      <w:pPr>
        <w:spacing w:after="0" w:line="240" w:lineRule="auto"/>
      </w:pPr>
      <w:r>
        <w:separator/>
      </w:r>
    </w:p>
  </w:footnote>
  <w:footnote w:type="continuationSeparator" w:id="0">
    <w:p w14:paraId="33C8B7C2" w14:textId="77777777" w:rsidR="00CC728D" w:rsidRDefault="00CC72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8D"/>
    <w:rsid w:val="001A7C09"/>
    <w:rsid w:val="00577BD5"/>
    <w:rsid w:val="00656CBA"/>
    <w:rsid w:val="006A1F77"/>
    <w:rsid w:val="00733BE7"/>
    <w:rsid w:val="00AB52E8"/>
    <w:rsid w:val="00B16D3F"/>
    <w:rsid w:val="00BB41AC"/>
    <w:rsid w:val="00CC728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91808"/>
  <w15:chartTrackingRefBased/>
  <w15:docId w15:val="{010205B9-1541-4832-B71E-E78CF8C3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2019-03-31T16:34:00Z</dcterms:created>
  <dcterms:modified xsi:type="dcterms:W3CDTF">2019-03-31T16:35:00Z</dcterms:modified>
</cp:coreProperties>
</file>